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961" w:rsidRDefault="008D3961" w:rsidP="00DD6239">
      <w:pPr>
        <w:spacing w:after="0" w:line="240" w:lineRule="auto"/>
        <w:jc w:val="center"/>
        <w:rPr>
          <w:b/>
          <w:bCs/>
        </w:rPr>
      </w:pPr>
    </w:p>
    <w:p w:rsidR="008D3961" w:rsidRDefault="008D3961" w:rsidP="00DD6239">
      <w:pPr>
        <w:spacing w:after="0" w:line="240" w:lineRule="auto"/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77"/>
      </w:tblGrid>
      <w:tr w:rsidR="008D3961" w:rsidRPr="00195E5B">
        <w:trPr>
          <w:trHeight w:val="2006"/>
        </w:trPr>
        <w:tc>
          <w:tcPr>
            <w:tcW w:w="4077" w:type="dxa"/>
          </w:tcPr>
          <w:p w:rsidR="008D3961" w:rsidRPr="00195E5B" w:rsidRDefault="008D3961" w:rsidP="00195E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95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</w:t>
            </w:r>
          </w:p>
          <w:p w:rsidR="008D3961" w:rsidRPr="00195E5B" w:rsidRDefault="008D3961" w:rsidP="00195E5B">
            <w:pPr>
              <w:spacing w:after="0" w:line="240" w:lineRule="auto"/>
            </w:pPr>
            <w:r w:rsidRPr="00195E5B">
              <w:t>Министерство за животна средина и просторно планирање</w:t>
            </w:r>
          </w:p>
          <w:p w:rsidR="008D3961" w:rsidRPr="00195E5B" w:rsidRDefault="008D3961" w:rsidP="00195E5B">
            <w:pPr>
              <w:spacing w:after="0" w:line="240" w:lineRule="auto"/>
            </w:pPr>
            <w:r w:rsidRPr="00195E5B">
              <w:t>Управа за животна средина</w:t>
            </w:r>
          </w:p>
          <w:p w:rsidR="008D3961" w:rsidRPr="00195E5B" w:rsidRDefault="008D3961" w:rsidP="00195E5B">
            <w:pPr>
              <w:spacing w:after="0" w:line="240" w:lineRule="auto"/>
            </w:pPr>
            <w:r w:rsidRPr="00195E5B">
              <w:t>Бул Гоце Делчев бб</w:t>
            </w:r>
          </w:p>
          <w:p w:rsidR="008D3961" w:rsidRPr="00195E5B" w:rsidRDefault="008D3961" w:rsidP="00195E5B">
            <w:pPr>
              <w:spacing w:after="0" w:line="240" w:lineRule="auto"/>
            </w:pPr>
            <w:r w:rsidRPr="00195E5B">
              <w:t>(зграда на МРТ)</w:t>
            </w:r>
          </w:p>
          <w:p w:rsidR="008D3961" w:rsidRPr="00195E5B" w:rsidRDefault="008D3961" w:rsidP="00195E5B">
            <w:pPr>
              <w:spacing w:after="0" w:line="240" w:lineRule="auto"/>
            </w:pPr>
            <w:r w:rsidRPr="00195E5B">
              <w:t>1000</w:t>
            </w:r>
          </w:p>
          <w:p w:rsidR="008D3961" w:rsidRPr="00195E5B" w:rsidRDefault="008D3961" w:rsidP="00195E5B">
            <w:pPr>
              <w:spacing w:after="0" w:line="240" w:lineRule="auto"/>
            </w:pPr>
            <w:r w:rsidRPr="00195E5B">
              <w:t>Скопје</w:t>
            </w:r>
          </w:p>
          <w:p w:rsidR="008D3961" w:rsidRPr="00195E5B" w:rsidRDefault="008D3961" w:rsidP="00195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5E5B"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  <w:t>Република Македонија</w:t>
            </w:r>
          </w:p>
        </w:tc>
      </w:tr>
    </w:tbl>
    <w:p w:rsidR="008D3961" w:rsidRPr="00DD6239" w:rsidRDefault="008D3961" w:rsidP="00DD6239"/>
    <w:p w:rsidR="008D3961" w:rsidRDefault="008D3961" w:rsidP="0019349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462B">
        <w:rPr>
          <w:rFonts w:ascii="Times New Roman" w:hAnsi="Times New Roman" w:cs="Times New Roman"/>
          <w:b/>
          <w:bCs/>
          <w:sz w:val="24"/>
          <w:szCs w:val="24"/>
        </w:rPr>
        <w:t xml:space="preserve">ПРЕДМЕТ: </w:t>
      </w:r>
      <w:r w:rsidRPr="0099462B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Промена на правен субјект кој управува со инсталација топлана Исток и топлана Запад </w:t>
      </w:r>
    </w:p>
    <w:p w:rsidR="008D3961" w:rsidRPr="00740C6E" w:rsidRDefault="008D3961" w:rsidP="00193498">
      <w:pPr>
        <w:jc w:val="both"/>
        <w:rPr>
          <w:rFonts w:ascii="Times New Roman" w:hAnsi="Times New Roman" w:cs="Times New Roman"/>
          <w:sz w:val="24"/>
          <w:szCs w:val="24"/>
        </w:rPr>
      </w:pPr>
      <w:r w:rsidRPr="00740C6E">
        <w:rPr>
          <w:rFonts w:ascii="Times New Roman" w:hAnsi="Times New Roman" w:cs="Times New Roman"/>
          <w:sz w:val="24"/>
          <w:szCs w:val="24"/>
        </w:rPr>
        <w:t>Почитувани,</w:t>
      </w:r>
    </w:p>
    <w:p w:rsidR="008D3961" w:rsidRDefault="008D3961" w:rsidP="002F4A9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 информираме дека почнувајќи од 01.01.2013 топлана Исток и топлана Запад како инсталации кои подлежат на А-дозволи за усогласување со оперативен план е извршена промена на правен субјект кој управува со истите. Односно од наведениот датум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со наведените инсталации управува </w:t>
      </w:r>
      <w:r w:rsidRPr="00383642">
        <w:rPr>
          <w:rFonts w:ascii="Times New Roman" w:hAnsi="Times New Roman" w:cs="Times New Roman"/>
          <w:i/>
          <w:iCs/>
          <w:sz w:val="24"/>
          <w:szCs w:val="24"/>
        </w:rPr>
        <w:t>Производство на топлина Балкан Енерџи ДООЕЛ Скопје</w:t>
      </w:r>
      <w:r>
        <w:rPr>
          <w:rFonts w:ascii="Times New Roman" w:hAnsi="Times New Roman" w:cs="Times New Roman"/>
          <w:sz w:val="24"/>
          <w:szCs w:val="24"/>
        </w:rPr>
        <w:t>, наместо досегашната Топлификација АД – Скопје.</w:t>
      </w:r>
    </w:p>
    <w:p w:rsidR="008D3961" w:rsidRDefault="008D3961" w:rsidP="002F4A9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 молиме во иднина сите дописи кои се поврзани со дадените инсталации да бидат назначени до новиот правен субјект.</w:t>
      </w:r>
    </w:p>
    <w:p w:rsidR="008D3961" w:rsidRDefault="008D3961" w:rsidP="001934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прилог Ви ја доставуваме тековната состојба од централен регистер на Р. Македонија.</w:t>
      </w:r>
    </w:p>
    <w:p w:rsidR="008D3961" w:rsidRPr="00740C6E" w:rsidRDefault="008D3961" w:rsidP="00740C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0C6E">
        <w:rPr>
          <w:rFonts w:ascii="Times New Roman" w:hAnsi="Times New Roman" w:cs="Times New Roman"/>
          <w:sz w:val="24"/>
          <w:szCs w:val="24"/>
        </w:rPr>
        <w:t>Скопје,</w:t>
      </w:r>
    </w:p>
    <w:p w:rsidR="008D3961" w:rsidRDefault="008D3961" w:rsidP="00740C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24.01.</w:t>
      </w:r>
      <w:r w:rsidRPr="00740C6E">
        <w:rPr>
          <w:rFonts w:ascii="Times New Roman" w:hAnsi="Times New Roman" w:cs="Times New Roman"/>
          <w:sz w:val="24"/>
          <w:szCs w:val="24"/>
        </w:rPr>
        <w:t>2013</w:t>
      </w:r>
    </w:p>
    <w:p w:rsidR="008D3961" w:rsidRDefault="008D3961" w:rsidP="00740C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8D3961" w:rsidRDefault="008D3961" w:rsidP="00740C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Надица Локвенец Пејковска,</w:t>
      </w:r>
    </w:p>
    <w:p w:rsidR="008D3961" w:rsidRDefault="008D3961" w:rsidP="00740C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Раководител на РЕ за ХПВ и </w:t>
      </w:r>
    </w:p>
    <w:p w:rsidR="008D3961" w:rsidRPr="002E400C" w:rsidRDefault="008D3961" w:rsidP="002E40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заштита на животна средина</w:t>
      </w:r>
    </w:p>
    <w:p w:rsidR="008D3961" w:rsidRDefault="008D3961" w:rsidP="0099462B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8D3961" w:rsidRPr="00D933D5" w:rsidRDefault="008D3961" w:rsidP="00D933D5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9462B">
        <w:rPr>
          <w:rFonts w:ascii="Times New Roman" w:hAnsi="Times New Roman" w:cs="Times New Roman"/>
          <w:sz w:val="24"/>
          <w:szCs w:val="24"/>
        </w:rPr>
        <w:tab/>
      </w:r>
    </w:p>
    <w:p w:rsidR="008D3961" w:rsidRDefault="008D3961" w:rsidP="00262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961" w:rsidRDefault="008D3961" w:rsidP="002E4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</w:t>
      </w:r>
    </w:p>
    <w:p w:rsidR="008D3961" w:rsidRDefault="008D3961" w:rsidP="002E4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Христо Кировски,</w:t>
      </w:r>
    </w:p>
    <w:p w:rsidR="008D3961" w:rsidRPr="00262B14" w:rsidRDefault="008D3961" w:rsidP="002E400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Управител</w:t>
      </w:r>
    </w:p>
    <w:sectPr w:rsidR="008D3961" w:rsidRPr="00262B14" w:rsidSect="004800B6">
      <w:headerReference w:type="default" r:id="rId7"/>
      <w:pgSz w:w="11906" w:h="16838"/>
      <w:pgMar w:top="1418" w:right="1440" w:bottom="1440" w:left="1440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3961" w:rsidRDefault="008D3961" w:rsidP="00EA1C8E">
      <w:pPr>
        <w:spacing w:after="0" w:line="240" w:lineRule="auto"/>
      </w:pPr>
      <w:r>
        <w:separator/>
      </w:r>
    </w:p>
  </w:endnote>
  <w:endnote w:type="continuationSeparator" w:id="1">
    <w:p w:rsidR="008D3961" w:rsidRDefault="008D3961" w:rsidP="00EA1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3961" w:rsidRDefault="008D3961" w:rsidP="00EA1C8E">
      <w:pPr>
        <w:spacing w:after="0" w:line="240" w:lineRule="auto"/>
      </w:pPr>
      <w:r>
        <w:separator/>
      </w:r>
    </w:p>
  </w:footnote>
  <w:footnote w:type="continuationSeparator" w:id="1">
    <w:p w:rsidR="008D3961" w:rsidRDefault="008D3961" w:rsidP="00EA1C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106" w:type="dxa"/>
      <w:tblBorders>
        <w:bottom w:val="single" w:sz="12" w:space="0" w:color="auto"/>
      </w:tblBorders>
      <w:tblLook w:val="00A0"/>
    </w:tblPr>
    <w:tblGrid>
      <w:gridCol w:w="2708"/>
      <w:gridCol w:w="6534"/>
    </w:tblGrid>
    <w:tr w:rsidR="008D3961" w:rsidRPr="00195E5B">
      <w:tc>
        <w:tcPr>
          <w:tcW w:w="2706" w:type="dxa"/>
          <w:tcBorders>
            <w:bottom w:val="single" w:sz="12" w:space="0" w:color="auto"/>
          </w:tcBorders>
        </w:tcPr>
        <w:p w:rsidR="008D3961" w:rsidRPr="00195E5B" w:rsidRDefault="008D3961" w:rsidP="004800B6">
          <w:pPr>
            <w:pStyle w:val="Header"/>
            <w:rPr>
              <w:lang w:val="en-US"/>
            </w:rPr>
          </w:pPr>
          <w:r w:rsidRPr="00195E5B">
            <w:rPr>
              <w:noProof/>
              <w:lang w:val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i1026" type="#_x0000_t75" style="width:124.5pt;height:48.75pt;visibility:visible">
                <v:imagedata r:id="rId1" o:title="" croptop="18080f" cropbottom="18823f" cropleft="6038f" cropright="5927f"/>
              </v:shape>
            </w:pict>
          </w:r>
        </w:p>
      </w:tc>
      <w:tc>
        <w:tcPr>
          <w:tcW w:w="6536" w:type="dxa"/>
          <w:tcBorders>
            <w:bottom w:val="single" w:sz="12" w:space="0" w:color="auto"/>
          </w:tcBorders>
        </w:tcPr>
        <w:p w:rsidR="008D3961" w:rsidRPr="00195E5B" w:rsidRDefault="008D3961" w:rsidP="00195E5B">
          <w:pPr>
            <w:spacing w:after="0" w:line="240" w:lineRule="auto"/>
            <w:jc w:val="center"/>
            <w:rPr>
              <w:b/>
              <w:bCs/>
            </w:rPr>
          </w:pPr>
          <w:r w:rsidRPr="00195E5B">
            <w:rPr>
              <w:b/>
              <w:bCs/>
            </w:rPr>
            <w:t>Друштво за производство на топлинска енергија</w:t>
          </w:r>
        </w:p>
        <w:p w:rsidR="008D3961" w:rsidRPr="00195E5B" w:rsidRDefault="008D3961" w:rsidP="00195E5B">
          <w:pPr>
            <w:spacing w:after="0" w:line="240" w:lineRule="auto"/>
            <w:jc w:val="center"/>
            <w:rPr>
              <w:b/>
              <w:bCs/>
            </w:rPr>
          </w:pPr>
          <w:r w:rsidRPr="00195E5B">
            <w:rPr>
              <w:b/>
              <w:bCs/>
            </w:rPr>
            <w:t>ПРОИЗВОДСТВО НА ТОПЛИНА БАЛКАН ЕНЕРЏИ ДООЕЛ Скопје</w:t>
          </w:r>
        </w:p>
        <w:p w:rsidR="008D3961" w:rsidRPr="00195E5B" w:rsidRDefault="008D3961" w:rsidP="00195E5B">
          <w:pPr>
            <w:spacing w:after="0" w:line="240" w:lineRule="auto"/>
            <w:jc w:val="center"/>
            <w:rPr>
              <w:b/>
              <w:bCs/>
            </w:rPr>
          </w:pPr>
          <w:r w:rsidRPr="00195E5B">
            <w:rPr>
              <w:b/>
              <w:bCs/>
            </w:rPr>
            <w:t>ул. „Индустриска“ бб, 1000 Скопје</w:t>
          </w:r>
        </w:p>
        <w:p w:rsidR="008D3961" w:rsidRPr="00195E5B" w:rsidRDefault="008D3961" w:rsidP="00195E5B">
          <w:pPr>
            <w:spacing w:after="0" w:line="240" w:lineRule="auto"/>
            <w:jc w:val="center"/>
            <w:rPr>
              <w:b/>
              <w:bCs/>
              <w:lang w:val="en-US"/>
            </w:rPr>
          </w:pPr>
          <w:r w:rsidRPr="00195E5B">
            <w:rPr>
              <w:b/>
              <w:bCs/>
            </w:rPr>
            <w:t>тел 02/3133 107, факс 02/3237764</w:t>
          </w:r>
        </w:p>
      </w:tc>
    </w:tr>
  </w:tbl>
  <w:p w:rsidR="008D3961" w:rsidRPr="004800B6" w:rsidRDefault="008D3961" w:rsidP="004800B6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1F6322"/>
    <w:multiLevelType w:val="hybridMultilevel"/>
    <w:tmpl w:val="594418FE"/>
    <w:lvl w:ilvl="0" w:tplc="042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F0019">
      <w:start w:val="1"/>
      <w:numFmt w:val="lowerLetter"/>
      <w:lvlText w:val="%2."/>
      <w:lvlJc w:val="left"/>
      <w:pPr>
        <w:ind w:left="1440" w:hanging="360"/>
      </w:pPr>
    </w:lvl>
    <w:lvl w:ilvl="2" w:tplc="042F001B">
      <w:start w:val="1"/>
      <w:numFmt w:val="lowerRoman"/>
      <w:lvlText w:val="%3."/>
      <w:lvlJc w:val="right"/>
      <w:pPr>
        <w:ind w:left="2160" w:hanging="180"/>
      </w:pPr>
    </w:lvl>
    <w:lvl w:ilvl="3" w:tplc="042F000F">
      <w:start w:val="1"/>
      <w:numFmt w:val="decimal"/>
      <w:lvlText w:val="%4."/>
      <w:lvlJc w:val="left"/>
      <w:pPr>
        <w:ind w:left="2880" w:hanging="360"/>
      </w:pPr>
    </w:lvl>
    <w:lvl w:ilvl="4" w:tplc="042F0019">
      <w:start w:val="1"/>
      <w:numFmt w:val="lowerLetter"/>
      <w:lvlText w:val="%5."/>
      <w:lvlJc w:val="left"/>
      <w:pPr>
        <w:ind w:left="3600" w:hanging="360"/>
      </w:pPr>
    </w:lvl>
    <w:lvl w:ilvl="5" w:tplc="042F001B">
      <w:start w:val="1"/>
      <w:numFmt w:val="lowerRoman"/>
      <w:lvlText w:val="%6."/>
      <w:lvlJc w:val="right"/>
      <w:pPr>
        <w:ind w:left="4320" w:hanging="180"/>
      </w:pPr>
    </w:lvl>
    <w:lvl w:ilvl="6" w:tplc="042F000F">
      <w:start w:val="1"/>
      <w:numFmt w:val="decimal"/>
      <w:lvlText w:val="%7."/>
      <w:lvlJc w:val="left"/>
      <w:pPr>
        <w:ind w:left="5040" w:hanging="360"/>
      </w:pPr>
    </w:lvl>
    <w:lvl w:ilvl="7" w:tplc="042F0019">
      <w:start w:val="1"/>
      <w:numFmt w:val="lowerLetter"/>
      <w:lvlText w:val="%8."/>
      <w:lvlJc w:val="left"/>
      <w:pPr>
        <w:ind w:left="5760" w:hanging="360"/>
      </w:pPr>
    </w:lvl>
    <w:lvl w:ilvl="8" w:tplc="042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2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0133"/>
    <w:rsid w:val="000B752E"/>
    <w:rsid w:val="00193498"/>
    <w:rsid w:val="00195E5B"/>
    <w:rsid w:val="001B589B"/>
    <w:rsid w:val="002564C0"/>
    <w:rsid w:val="00262B14"/>
    <w:rsid w:val="002E400C"/>
    <w:rsid w:val="002F4A94"/>
    <w:rsid w:val="00381C00"/>
    <w:rsid w:val="00383642"/>
    <w:rsid w:val="00420F06"/>
    <w:rsid w:val="00424B84"/>
    <w:rsid w:val="00472077"/>
    <w:rsid w:val="004800B6"/>
    <w:rsid w:val="004837C5"/>
    <w:rsid w:val="004A5DAF"/>
    <w:rsid w:val="004C020A"/>
    <w:rsid w:val="00525B23"/>
    <w:rsid w:val="005B0D39"/>
    <w:rsid w:val="005D275D"/>
    <w:rsid w:val="006436CF"/>
    <w:rsid w:val="00680591"/>
    <w:rsid w:val="007365E9"/>
    <w:rsid w:val="00740C6E"/>
    <w:rsid w:val="008C62BD"/>
    <w:rsid w:val="008D3961"/>
    <w:rsid w:val="0099462B"/>
    <w:rsid w:val="009D78C9"/>
    <w:rsid w:val="00B25DBC"/>
    <w:rsid w:val="00BA7DCC"/>
    <w:rsid w:val="00C0316C"/>
    <w:rsid w:val="00CE1B4E"/>
    <w:rsid w:val="00CF7126"/>
    <w:rsid w:val="00D933D5"/>
    <w:rsid w:val="00DD0133"/>
    <w:rsid w:val="00DD6239"/>
    <w:rsid w:val="00E67B3A"/>
    <w:rsid w:val="00EA1C8E"/>
    <w:rsid w:val="00F73463"/>
    <w:rsid w:val="00F97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C00"/>
    <w:pPr>
      <w:spacing w:after="200" w:line="276" w:lineRule="auto"/>
    </w:pPr>
    <w:rPr>
      <w:rFonts w:cs="Calibri"/>
      <w:lang w:val="mk-MK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D623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rsid w:val="00DD6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mk-MK"/>
    </w:rPr>
  </w:style>
  <w:style w:type="character" w:customStyle="1" w:styleId="apple-style-span">
    <w:name w:val="apple-style-span"/>
    <w:basedOn w:val="DefaultParagraphFont"/>
    <w:uiPriority w:val="99"/>
    <w:rsid w:val="0099462B"/>
  </w:style>
  <w:style w:type="character" w:styleId="Strong">
    <w:name w:val="Strong"/>
    <w:basedOn w:val="DefaultParagraphFont"/>
    <w:uiPriority w:val="99"/>
    <w:qFormat/>
    <w:rsid w:val="0099462B"/>
    <w:rPr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99462B"/>
  </w:style>
  <w:style w:type="paragraph" w:styleId="Header">
    <w:name w:val="header"/>
    <w:basedOn w:val="Normal"/>
    <w:link w:val="HeaderChar"/>
    <w:uiPriority w:val="99"/>
    <w:rsid w:val="00EA1C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A1C8E"/>
  </w:style>
  <w:style w:type="paragraph" w:styleId="Footer">
    <w:name w:val="footer"/>
    <w:basedOn w:val="Normal"/>
    <w:link w:val="FooterChar"/>
    <w:uiPriority w:val="99"/>
    <w:rsid w:val="00EA1C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A1C8E"/>
  </w:style>
  <w:style w:type="paragraph" w:styleId="BalloonText">
    <w:name w:val="Balloon Text"/>
    <w:basedOn w:val="Normal"/>
    <w:link w:val="BalloonTextChar"/>
    <w:uiPriority w:val="99"/>
    <w:semiHidden/>
    <w:rsid w:val="00480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800B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7365E9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521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1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155</Words>
  <Characters>889</Characters>
  <Application>Microsoft Office Outlook</Application>
  <DocSecurity>0</DocSecurity>
  <Lines>0</Lines>
  <Paragraphs>0</Paragraphs>
  <ScaleCrop>false</ScaleCrop>
  <Company>moepp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Kristina</dc:creator>
  <cp:keywords/>
  <dc:description/>
  <cp:lastModifiedBy>mldime</cp:lastModifiedBy>
  <cp:revision>2</cp:revision>
  <cp:lastPrinted>2013-01-17T11:43:00Z</cp:lastPrinted>
  <dcterms:created xsi:type="dcterms:W3CDTF">2013-01-24T14:52:00Z</dcterms:created>
  <dcterms:modified xsi:type="dcterms:W3CDTF">2013-01-24T14:52:00Z</dcterms:modified>
</cp:coreProperties>
</file>